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012D1430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</w:t>
      </w:r>
      <w:r w:rsidR="004E1170">
        <w:rPr>
          <w:b/>
          <w:noProof/>
          <w:sz w:val="24"/>
        </w:rPr>
        <w:t>154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 w:rsidR="008308AD">
        <w:rPr>
          <w:b/>
          <w:noProof/>
          <w:sz w:val="24"/>
        </w:rPr>
        <w:t>10684</w:t>
      </w:r>
      <w:ins w:id="0" w:author="Myungjune@LGE_r01" w:date="2022-11-19T08:57:00Z">
        <w:r w:rsidR="005E141B">
          <w:rPr>
            <w:b/>
            <w:noProof/>
            <w:sz w:val="24"/>
          </w:rPr>
          <w:t>r01</w:t>
        </w:r>
      </w:ins>
    </w:p>
    <w:p w14:paraId="5A0CD00C" w14:textId="63D4950B" w:rsidR="00B13F14" w:rsidRDefault="004E117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12CF">
        <w:rPr>
          <w:rFonts w:eastAsia="Arial Unicode MS" w:cs="Arial"/>
          <w:b/>
          <w:bCs/>
          <w:sz w:val="24"/>
        </w:rPr>
        <w:t>Toulouse, France, November 14 – 18, 2022</w:t>
      </w:r>
      <w:r w:rsidR="00B13F14" w:rsidRPr="004F41D5">
        <w:rPr>
          <w:b/>
          <w:noProof/>
          <w:color w:val="0000FF"/>
          <w:sz w:val="24"/>
        </w:rPr>
        <w:tab/>
        <w:t>(Revision of S</w:t>
      </w:r>
      <w:r w:rsidR="00B13F14"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B13F14">
        <w:rPr>
          <w:b/>
          <w:noProof/>
          <w:color w:val="0000FF"/>
          <w:sz w:val="24"/>
        </w:rPr>
        <w:t>xxxx</w:t>
      </w:r>
      <w:r w:rsidR="00B13F14"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9F472D">
        <w:rPr>
          <w:rFonts w:ascii="Arial" w:eastAsia="바탕" w:hAnsi="Arial"/>
          <w:b/>
          <w:lang w:val="en-US" w:eastAsia="zh-CN"/>
        </w:rPr>
        <w:t>ZTE</w:t>
      </w:r>
      <w:r w:rsidR="00165D86">
        <w:rPr>
          <w:rFonts w:ascii="Arial" w:eastAsia="바탕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 w:cs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 WID</w:t>
      </w:r>
      <w:r w:rsidR="003F1A63">
        <w:rPr>
          <w:rFonts w:ascii="Arial" w:eastAsia="바탕" w:hAnsi="Arial" w:cs="Arial"/>
          <w:b/>
          <w:lang w:eastAsia="zh-CN"/>
        </w:rPr>
        <w:t>:</w:t>
      </w:r>
      <w:r>
        <w:rPr>
          <w:rFonts w:ascii="Arial" w:eastAsia="바탕" w:hAnsi="Arial" w:cs="Arial"/>
          <w:b/>
          <w:lang w:eastAsia="zh-CN"/>
        </w:rPr>
        <w:t xml:space="preserve"> </w:t>
      </w:r>
      <w:r w:rsidR="009F472D">
        <w:rPr>
          <w:rFonts w:ascii="Arial" w:eastAsia="바탕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바탕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:rsidDel="00B1045B" w14:paraId="0D7D8FD8" w14:textId="74E1083B" w:rsidTr="00D92847">
        <w:trPr>
          <w:del w:id="1" w:author="Myungjune@LGE_r01" w:date="2022-11-19T09:02:00Z"/>
        </w:trPr>
        <w:tc>
          <w:tcPr>
            <w:tcW w:w="1101" w:type="dxa"/>
          </w:tcPr>
          <w:p w14:paraId="59134525" w14:textId="0521B26C" w:rsidR="007F4F66" w:rsidDel="00B1045B" w:rsidRDefault="007F4F66" w:rsidP="007F4F66">
            <w:pPr>
              <w:pStyle w:val="TAL"/>
              <w:rPr>
                <w:del w:id="2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78C6864D" w:rsidR="007F4F66" w:rsidRPr="005A1538" w:rsidDel="00B1045B" w:rsidRDefault="007F4F66" w:rsidP="007F4F66">
            <w:pPr>
              <w:pStyle w:val="TAL"/>
              <w:rPr>
                <w:del w:id="3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731B2ED8" w:rsidR="007F4F66" w:rsidDel="00B1045B" w:rsidRDefault="007F4F66" w:rsidP="007F4F66">
            <w:pPr>
              <w:pStyle w:val="tah0"/>
              <w:rPr>
                <w:del w:id="4" w:author="Myungjune@LGE_r01" w:date="2022-11-19T09:02:00Z"/>
                <w:rFonts w:eastAsia="SimSun"/>
                <w:lang w:eastAsia="zh-CN"/>
              </w:rPr>
            </w:pPr>
          </w:p>
        </w:tc>
      </w:tr>
      <w:tr w:rsidR="007F4F66" w:rsidDel="00B1045B" w14:paraId="6D0680F4" w14:textId="4C3155D5" w:rsidTr="00D92847">
        <w:trPr>
          <w:del w:id="5" w:author="Myungjune@LGE_r01" w:date="2022-11-19T09:02:00Z"/>
        </w:trPr>
        <w:tc>
          <w:tcPr>
            <w:tcW w:w="1101" w:type="dxa"/>
          </w:tcPr>
          <w:p w14:paraId="187FE598" w14:textId="7805B1B2" w:rsidR="007F4F66" w:rsidDel="00B1045B" w:rsidRDefault="007F4F66" w:rsidP="007F4F66">
            <w:pPr>
              <w:pStyle w:val="TAL"/>
              <w:rPr>
                <w:del w:id="6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0D7EFA05" w:rsidR="007F4F66" w:rsidRPr="005A1538" w:rsidDel="00B1045B" w:rsidRDefault="007F4F66" w:rsidP="007F4F66">
            <w:pPr>
              <w:pStyle w:val="TAL"/>
              <w:rPr>
                <w:del w:id="7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5B4A4B23" w:rsidR="007F4F66" w:rsidDel="00B1045B" w:rsidRDefault="007F4F66" w:rsidP="007F4F66">
            <w:pPr>
              <w:pStyle w:val="tah0"/>
              <w:rPr>
                <w:del w:id="8" w:author="Myungjune@LGE_r01" w:date="2022-11-19T09:02:00Z"/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505EE724" w:rsidR="002E440E" w:rsidRPr="002E440E" w:rsidRDefault="006F0680" w:rsidP="0095062C">
      <w:pPr>
        <w:tabs>
          <w:tab w:val="left" w:pos="1610"/>
        </w:tabs>
      </w:pPr>
      <w:r>
        <w:tab/>
      </w:r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507181AC" w14:textId="77777777" w:rsidR="007629B6" w:rsidRDefault="007629B6" w:rsidP="007629B6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2D888BF0" w14:textId="2D51ADE7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AMF</w:t>
      </w:r>
      <w:del w:id="9" w:author="Myungjune@LGE_r01" w:date="2022-11-19T08:57:00Z">
        <w:r w:rsidDel="005E141B">
          <w:rPr>
            <w:lang w:eastAsia="zh-CN"/>
          </w:rPr>
          <w:delText>/SMF</w:delText>
        </w:r>
      </w:del>
      <w:r>
        <w:rPr>
          <w:lang w:eastAsia="zh-CN"/>
        </w:rPr>
        <w:t xml:space="preserve"> triggering the S-NSSAI replacement by interaction with </w:t>
      </w:r>
      <w:ins w:id="10" w:author="Myungjune@LGE_r01" w:date="2022-11-19T08:57:00Z">
        <w:r w:rsidR="005E141B">
          <w:rPr>
            <w:lang w:eastAsia="zh-CN"/>
          </w:rPr>
          <w:t xml:space="preserve">AM </w:t>
        </w:r>
      </w:ins>
      <w:r>
        <w:rPr>
          <w:lang w:eastAsia="zh-CN"/>
        </w:rPr>
        <w:t>PCF</w:t>
      </w:r>
      <w:ins w:id="11" w:author="Myungjune@LGE_r01" w:date="2022-11-19T08:58:00Z">
        <w:r w:rsidR="005E141B">
          <w:rPr>
            <w:lang w:eastAsia="zh-CN"/>
          </w:rPr>
          <w:t xml:space="preserve"> / NSSF.</w:t>
        </w:r>
      </w:ins>
    </w:p>
    <w:p w14:paraId="6A6D319A" w14:textId="6B757C73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7A14E2B8" w14:textId="37361627" w:rsidR="007629B6" w:rsidRP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12" w:author="Myungjune@LGE_r01" w:date="2022-11-19T08:58:00Z">
        <w:r w:rsidR="00B1045B">
          <w:t>.</w:t>
        </w:r>
      </w:ins>
      <w:r>
        <w:rPr>
          <w:rFonts w:eastAsia="SimSun"/>
          <w:lang w:eastAsia="zh-CN"/>
        </w:rPr>
        <w:t xml:space="preserve"> </w:t>
      </w:r>
    </w:p>
    <w:p w14:paraId="0E4A9DC4" w14:textId="11F87D49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S-NSSAI replacement </w:t>
      </w:r>
      <w:del w:id="13" w:author="Myungjune@LGE_r01" w:date="2022-11-19T08:59:00Z">
        <w:r w:rsidDel="00B1045B">
          <w:rPr>
            <w:lang w:eastAsia="zh-CN"/>
          </w:rPr>
          <w:delText xml:space="preserve">in </w:delText>
        </w:r>
      </w:del>
      <w:ins w:id="14" w:author="Myungjune@LGE_r01" w:date="2022-11-19T08:59:00Z">
        <w:r w:rsidR="00B1045B">
          <w:rPr>
            <w:lang w:eastAsia="zh-CN"/>
          </w:rPr>
          <w:t xml:space="preserve">for a </w:t>
        </w:r>
      </w:ins>
      <w:r>
        <w:rPr>
          <w:lang w:eastAsia="zh-CN"/>
        </w:rPr>
        <w:t>new PDU session</w:t>
      </w:r>
      <w:del w:id="15" w:author="Myungjune@LGE_r01" w:date="2022-11-19T08:59:00Z">
        <w:r w:rsidDel="00B1045B">
          <w:rPr>
            <w:lang w:eastAsia="zh-CN"/>
          </w:rPr>
          <w:delText xml:space="preserve"> establishment procedure</w:delText>
        </w:r>
      </w:del>
    </w:p>
    <w:p w14:paraId="5F93117D" w14:textId="4B388376" w:rsid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</w:t>
      </w:r>
      <w:ins w:id="16" w:author="Myungjune@LGE_r01" w:date="2022-11-19T09:00:00Z">
        <w:r w:rsidR="00B1045B">
          <w:rPr>
            <w:lang w:eastAsia="zh-CN"/>
          </w:rPr>
          <w:t xml:space="preserve">an </w:t>
        </w:r>
      </w:ins>
      <w:r>
        <w:t>existing PDU Session.</w:t>
      </w:r>
    </w:p>
    <w:p w14:paraId="2812C579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732E7D5C" w14:textId="77777777" w:rsidR="007629B6" w:rsidRDefault="007629B6" w:rsidP="008308AD">
      <w:pPr>
        <w:pStyle w:val="B2"/>
      </w:pPr>
      <w:r>
        <w:t>-</w:t>
      </w:r>
      <w:r>
        <w:tab/>
        <w:t>Support of s</w:t>
      </w:r>
      <w:r>
        <w:rPr>
          <w:lang w:eastAsia="ko-KR"/>
        </w:rPr>
        <w:t>lice based SoR mechanism</w:t>
      </w:r>
      <w:r w:rsidDel="006A4B1D">
        <w:t xml:space="preserve"> </w:t>
      </w:r>
      <w:r>
        <w:t>by referencing to TS 23.122.</w:t>
      </w:r>
    </w:p>
    <w:p w14:paraId="598C1A6C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6EDE7F91" w14:textId="77777777" w:rsidR="007629B6" w:rsidRDefault="007629B6" w:rsidP="008308AD">
      <w:pPr>
        <w:pStyle w:val="B2"/>
      </w:pPr>
      <w:r>
        <w:t>-</w:t>
      </w:r>
      <w:r>
        <w:tab/>
        <w:t>Define the network slice validity policy</w:t>
      </w:r>
    </w:p>
    <w:p w14:paraId="59DCB371" w14:textId="77777777" w:rsidR="00B1045B" w:rsidRDefault="007629B6" w:rsidP="008308AD">
      <w:pPr>
        <w:pStyle w:val="B2"/>
        <w:rPr>
          <w:ins w:id="17" w:author="Myungjune@LGE_r01" w:date="2022-11-19T09:00:00Z"/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18" w:author="Myungjune@LGE_r01" w:date="2022-11-19T09:00:00Z">
        <w:r w:rsidR="00B1045B">
          <w:rPr>
            <w:rFonts w:eastAsia="SimSun"/>
            <w:lang w:eastAsia="zh-CN"/>
          </w:rPr>
          <w:t>.</w:t>
        </w:r>
      </w:ins>
    </w:p>
    <w:p w14:paraId="14ABC827" w14:textId="52099B25" w:rsidR="005E141B" w:rsidRDefault="00B1045B" w:rsidP="008308AD">
      <w:pPr>
        <w:pStyle w:val="B2"/>
      </w:pPr>
      <w:ins w:id="19" w:author="Myungjune@LGE_r01" w:date="2022-11-19T09:0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B1045B">
          <w:rPr>
            <w:rFonts w:eastAsia="SimSun"/>
            <w:lang w:eastAsia="zh-CN"/>
          </w:rPr>
          <w:t>Support of slice decommissioning for supporting and non-supporting UEs</w:t>
        </w:r>
        <w:r>
          <w:rPr>
            <w:rFonts w:eastAsia="SimSun"/>
            <w:lang w:eastAsia="zh-CN"/>
          </w:rPr>
          <w:t>.</w:t>
        </w:r>
      </w:ins>
      <w:del w:id="20" w:author="Myungjune@LGE_r01" w:date="2022-11-19T09:00:00Z">
        <w:r w:rsidR="007629B6" w:rsidDel="00B1045B">
          <w:rPr>
            <w:rFonts w:eastAsia="SimSun"/>
            <w:lang w:eastAsia="zh-CN"/>
          </w:rPr>
          <w:delText xml:space="preserve"> </w:delText>
        </w:r>
      </w:del>
    </w:p>
    <w:p w14:paraId="2E0E0762" w14:textId="77777777" w:rsidR="007629B6" w:rsidRDefault="007629B6" w:rsidP="007629B6">
      <w:pPr>
        <w:pStyle w:val="B1"/>
      </w:pPr>
      <w:r>
        <w:t>For key issue #4</w:t>
      </w:r>
    </w:p>
    <w:p w14:paraId="6B3E06E0" w14:textId="77777777" w:rsidR="007629B6" w:rsidRDefault="007629B6" w:rsidP="008308AD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59ABC21" w14:textId="77777777" w:rsidR="007629B6" w:rsidRDefault="007629B6" w:rsidP="008308AD">
      <w:pPr>
        <w:pStyle w:val="B2"/>
        <w:rPr>
          <w:ins w:id="21" w:author="ZTE3" w:date="2022-11-19T19:22:00Z"/>
        </w:rPr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072009A6" w14:textId="016F9B10" w:rsidR="0080560A" w:rsidRPr="0080560A" w:rsidRDefault="0080560A" w:rsidP="008308AD">
      <w:pPr>
        <w:pStyle w:val="B2"/>
      </w:pPr>
      <w:ins w:id="22" w:author="ZTE3" w:date="2022-11-19T19:25:00Z">
        <w:r>
          <w:t>-</w:t>
        </w:r>
        <w:r>
          <w:tab/>
          <w:t>Support of NSAC (HPLMN control, VPLMN control and HPLMN delegated control) for roaming UE</w:t>
        </w:r>
      </w:ins>
    </w:p>
    <w:p w14:paraId="5C302876" w14:textId="536D2C6E" w:rsidR="007629B6" w:rsidDel="00B1045B" w:rsidRDefault="007629B6" w:rsidP="007629B6">
      <w:pPr>
        <w:pStyle w:val="B1"/>
        <w:rPr>
          <w:del w:id="23" w:author="Myungjune@LGE_r01" w:date="2022-11-19T09:00:00Z"/>
        </w:rPr>
      </w:pPr>
      <w:del w:id="24" w:author="Myungjune@LGE_r01" w:date="2022-11-19T09:00:00Z">
        <w:r w:rsidRPr="009903D5" w:rsidDel="00B1045B">
          <w:rPr>
            <w:highlight w:val="yellow"/>
          </w:rPr>
          <w:delText>NOTE: Roaming part is to be started after it is concluded in the SID</w:delText>
        </w:r>
      </w:del>
    </w:p>
    <w:p w14:paraId="3E8D14FA" w14:textId="77777777" w:rsidR="007629B6" w:rsidRDefault="007629B6" w:rsidP="007629B6">
      <w:pPr>
        <w:pStyle w:val="B1"/>
      </w:pPr>
      <w:r>
        <w:t>For key issue #5</w:t>
      </w:r>
    </w:p>
    <w:p w14:paraId="456A9A0E" w14:textId="427512FF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a rejected S-NSSAI</w:t>
      </w:r>
      <w:r>
        <w:rPr>
          <w:lang w:eastAsia="zh-CN"/>
        </w:rPr>
        <w:t xml:space="preserve">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25A4DFC2" w14:textId="5EC1C819" w:rsidR="007629B6" w:rsidRPr="009903D5" w:rsidRDefault="007629B6" w:rsidP="008308AD">
      <w:pPr>
        <w:pStyle w:val="B2"/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4128D2B1" w14:textId="77777777" w:rsidR="007629B6" w:rsidRDefault="007629B6" w:rsidP="007629B6">
      <w:pPr>
        <w:pStyle w:val="B1"/>
        <w:rPr>
          <w:rFonts w:eastAsia="SimSun"/>
          <w:lang w:eastAsia="zh-CN"/>
        </w:rPr>
      </w:pPr>
      <w:r>
        <w:t>For key issue #6</w:t>
      </w:r>
    </w:p>
    <w:p w14:paraId="5627B980" w14:textId="3CECFF6C" w:rsidR="007629B6" w:rsidRDefault="007629B6" w:rsidP="008308AD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4D043E3D" w14:textId="693C121C" w:rsidR="007629B6" w:rsidRPr="00F433A2" w:rsidRDefault="007629B6" w:rsidP="008308AD">
      <w:pPr>
        <w:pStyle w:val="B2"/>
      </w:pPr>
      <w:r>
        <w:t>-</w:t>
      </w:r>
      <w:r>
        <w:tab/>
        <w:t>Enhance the system to configure and handle the slice specific policy</w:t>
      </w:r>
      <w:ins w:id="25" w:author="ZTE3" w:date="2022-11-19T19:26:00Z">
        <w:r w:rsidR="0080560A">
          <w:t xml:space="preserve"> in PCF</w:t>
        </w:r>
      </w:ins>
      <w:ins w:id="26" w:author="ZTE3" w:date="2022-11-19T19:27:00Z">
        <w:r w:rsidR="0080560A" w:rsidRPr="0080560A">
          <w:rPr>
            <w:lang w:eastAsia="zh-CN"/>
          </w:rPr>
          <w:t xml:space="preserve"> </w:t>
        </w:r>
        <w:r w:rsidR="0080560A">
          <w:rPr>
            <w:lang w:eastAsia="zh-CN"/>
          </w:rPr>
          <w:t>or local AMF configuration</w:t>
        </w:r>
      </w:ins>
      <w:del w:id="27" w:author="ZTE3" w:date="2022-11-19T19:27:00Z">
        <w:r w:rsidDel="0080560A">
          <w:delText>.</w:delText>
        </w:r>
      </w:del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5967EBA" w:rsidR="00B13F14" w:rsidRPr="00251D80" w:rsidRDefault="00B13F14" w:rsidP="00D92847">
            <w:pPr>
              <w:spacing w:after="0"/>
              <w:rPr>
                <w:i/>
              </w:rPr>
            </w:pPr>
            <w:del w:id="28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DA5273" w:rsidDel="00B1045B">
                <w:delText>Marc</w:delText>
              </w:r>
              <w:r w:rsidR="00BC6C95" w:rsidDel="00B1045B">
                <w:delText xml:space="preserve">h </w:delText>
              </w:r>
              <w:r w:rsidDel="00B1045B">
                <w:delText>202</w:delText>
              </w:r>
              <w:r w:rsidR="00DA5273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D01C5B0" w:rsidR="00B13F14" w:rsidRPr="00251D80" w:rsidRDefault="00B13F14" w:rsidP="00D92847">
            <w:pPr>
              <w:spacing w:after="0"/>
              <w:rPr>
                <w:i/>
              </w:rPr>
            </w:pPr>
            <w:del w:id="29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BC6C95" w:rsidDel="00B1045B">
                <w:delText>March</w:delText>
              </w:r>
              <w:r w:rsidDel="00B1045B">
                <w:delText xml:space="preserve"> 202</w:delText>
              </w:r>
              <w:r w:rsidR="00BC6C95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B1EB59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19E1163C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34F926C5" w:rsidR="006940B3" w:rsidRPr="003C6418" w:rsidRDefault="006317EE" w:rsidP="00D92847">
            <w:pPr>
              <w:spacing w:after="0"/>
            </w:pPr>
            <w:del w:id="30" w:author="Myungjune@LGE_r01" w:date="2022-11-19T09:01:00Z">
              <w:r w:rsidDel="00B1045B">
                <w:delText>SA#99 (March</w:delText>
              </w:r>
              <w:r w:rsidR="008F4C7D" w:rsidDel="00B1045B">
                <w:delText xml:space="preserve"> 2023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:rsidDel="00B1045B" w14:paraId="376C8BA5" w14:textId="30F36976" w:rsidTr="00D92847">
        <w:trPr>
          <w:cantSplit/>
          <w:jc w:val="center"/>
          <w:del w:id="31" w:author="Myungjune@LGE_r01" w:date="2022-11-19T09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5512F34" w:rsidR="00B13F14" w:rsidDel="00B1045B" w:rsidRDefault="00B13F14" w:rsidP="00D92847">
            <w:pPr>
              <w:spacing w:after="0"/>
              <w:rPr>
                <w:del w:id="32" w:author="Myungjune@LGE_r01" w:date="2022-11-19T09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268CBD5A" w:rsidR="00B13F14" w:rsidDel="00B1045B" w:rsidRDefault="00B13F14" w:rsidP="00D92847">
            <w:pPr>
              <w:spacing w:after="0"/>
              <w:rPr>
                <w:del w:id="33" w:author="Myungjune@LGE_r01" w:date="2022-11-19T09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048E8E9" w:rsidR="00B13F14" w:rsidRPr="003C6418" w:rsidDel="00B1045B" w:rsidRDefault="00B13F14" w:rsidP="00D92847">
            <w:pPr>
              <w:spacing w:after="0"/>
              <w:rPr>
                <w:del w:id="34" w:author="Myungjune@LGE_r01" w:date="2022-11-19T09:01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81BE380" w:rsidR="00B13F14" w:rsidRPr="000E3C6A" w:rsidDel="00B1045B" w:rsidRDefault="00B13F14" w:rsidP="00D92847">
            <w:pPr>
              <w:spacing w:after="0"/>
              <w:rPr>
                <w:del w:id="35" w:author="Myungjune@LGE_r01" w:date="2022-11-19T09:01:00Z"/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aa"/>
        </w:rPr>
      </w:pPr>
      <w:r>
        <w:t xml:space="preserve">ZHU Jinguo, ZTE, </w:t>
      </w:r>
      <w:hyperlink r:id="rId14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  <w:r w:rsidR="00CB7374">
        <w:rPr>
          <w:lang w:eastAsia="zh-CN"/>
        </w:rPr>
        <w:t xml:space="preserve"> (KI#1, KI#3, KI#4)</w:t>
      </w:r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5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  <w:r w:rsidR="00CB7374">
        <w:rPr>
          <w:lang w:eastAsia="zh-CN"/>
        </w:rPr>
        <w:t xml:space="preserve"> (KI#2, KI#5, KI#6)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</w:t>
      </w:r>
      <w:bookmarkStart w:id="36" w:name="_GoBack"/>
      <w:bookmarkEnd w:id="36"/>
      <w:r>
        <w:t>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ntel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SimSun"/>
                <w:lang w:eastAsia="zh-CN"/>
              </w:rPr>
              <w:t xml:space="preserve"> </w:t>
            </w:r>
            <w:del w:id="37" w:author="ZTE3" w:date="2022-11-19T19:27:00Z">
              <w:r w:rsidR="00B34E04" w:rsidDel="0080560A">
                <w:rPr>
                  <w:rFonts w:eastAsia="SimSun"/>
                  <w:lang w:eastAsia="zh-CN"/>
                </w:rPr>
                <w:delText>?</w:delText>
              </w:r>
            </w:del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>KT Corp.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>LG Uplus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2D545E9F" w:rsidR="002E440E" w:rsidRPr="002F1923" w:rsidRDefault="0095062C" w:rsidP="0095062C">
            <w:pPr>
              <w:pStyle w:val="TAL"/>
              <w:rPr>
                <w:rFonts w:eastAsia="Times New Roman" w:cs="Arial"/>
                <w:color w:val="000000"/>
              </w:rPr>
            </w:pPr>
            <w:r w:rsidRPr="00D2639F">
              <w:rPr>
                <w:rFonts w:eastAsia="Times New Roman" w:cs="Arial"/>
                <w:color w:val="000000"/>
              </w:rPr>
              <w:t>MATRIXX Software</w:t>
            </w:r>
            <w:r w:rsidRPr="002F1923" w:rsidDel="0095062C">
              <w:rPr>
                <w:rFonts w:eastAsia="Times New Roman" w:cs="Arial"/>
                <w:color w:val="000000"/>
              </w:rPr>
              <w:t xml:space="preserve"> 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Pr="002F1923" w:rsidRDefault="002E440E" w:rsidP="002E440E">
            <w:pPr>
              <w:pStyle w:val="TAL"/>
              <w:rPr>
                <w:rFonts w:eastAsia="Times New Roman" w:cs="Arial"/>
                <w:color w:val="000000"/>
              </w:rPr>
            </w:pPr>
            <w:r w:rsidRPr="002F1923">
              <w:rPr>
                <w:rFonts w:eastAsia="Times New Roman" w:cs="Arial"/>
                <w:color w:val="000000"/>
              </w:rPr>
              <w:t>MITRE</w:t>
            </w:r>
            <w:r w:rsidR="00B34E04" w:rsidRPr="002F1923">
              <w:rPr>
                <w:rFonts w:eastAsia="Times New Roman" w:cs="Arial"/>
                <w:color w:val="000000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Q</w:t>
            </w:r>
            <w:r>
              <w:rPr>
                <w:rFonts w:eastAsia="SimSun"/>
                <w:lang w:eastAsia="zh-CN"/>
              </w:rPr>
              <w:t>ualcomm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Samsung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SK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맑은 고딕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encent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9C1780" w16cid:durableId="26F536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A444B" w14:textId="77777777" w:rsidR="00F113CB" w:rsidRDefault="00F113CB">
      <w:r>
        <w:separator/>
      </w:r>
    </w:p>
  </w:endnote>
  <w:endnote w:type="continuationSeparator" w:id="0">
    <w:p w14:paraId="2ABF0B56" w14:textId="77777777" w:rsidR="00F113CB" w:rsidRDefault="00F113CB">
      <w:r>
        <w:continuationSeparator/>
      </w:r>
    </w:p>
  </w:endnote>
  <w:endnote w:type="continuationNotice" w:id="1">
    <w:p w14:paraId="13405E34" w14:textId="77777777" w:rsidR="00F113CB" w:rsidRDefault="00F113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0F00B" w14:textId="77777777" w:rsidR="00F113CB" w:rsidRDefault="00F113CB">
      <w:r>
        <w:separator/>
      </w:r>
    </w:p>
  </w:footnote>
  <w:footnote w:type="continuationSeparator" w:id="0">
    <w:p w14:paraId="0A32AB2F" w14:textId="77777777" w:rsidR="00F113CB" w:rsidRDefault="00F113CB">
      <w:r>
        <w:continuationSeparator/>
      </w:r>
    </w:p>
  </w:footnote>
  <w:footnote w:type="continuationNotice" w:id="1">
    <w:p w14:paraId="5D7B080D" w14:textId="77777777" w:rsidR="00F113CB" w:rsidRDefault="00F113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3199"/>
    <w:rsid w:val="0007376D"/>
    <w:rsid w:val="00082CCB"/>
    <w:rsid w:val="000902B8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0F22CD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D1443"/>
    <w:rsid w:val="002E440E"/>
    <w:rsid w:val="002E6A7D"/>
    <w:rsid w:val="002E7A9E"/>
    <w:rsid w:val="002F1923"/>
    <w:rsid w:val="002F3C41"/>
    <w:rsid w:val="002F511C"/>
    <w:rsid w:val="002F696E"/>
    <w:rsid w:val="002F6C5C"/>
    <w:rsid w:val="0030045C"/>
    <w:rsid w:val="00302226"/>
    <w:rsid w:val="00307326"/>
    <w:rsid w:val="00315EEB"/>
    <w:rsid w:val="003205AD"/>
    <w:rsid w:val="0032306A"/>
    <w:rsid w:val="0033027D"/>
    <w:rsid w:val="00335FB2"/>
    <w:rsid w:val="0034071A"/>
    <w:rsid w:val="00341863"/>
    <w:rsid w:val="00344158"/>
    <w:rsid w:val="00347B74"/>
    <w:rsid w:val="00351115"/>
    <w:rsid w:val="003557A9"/>
    <w:rsid w:val="00355CB6"/>
    <w:rsid w:val="00366257"/>
    <w:rsid w:val="003727C6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1A42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609"/>
    <w:rsid w:val="00455DE4"/>
    <w:rsid w:val="004612A1"/>
    <w:rsid w:val="004636DD"/>
    <w:rsid w:val="0046543E"/>
    <w:rsid w:val="0046567F"/>
    <w:rsid w:val="0048267C"/>
    <w:rsid w:val="004836B0"/>
    <w:rsid w:val="004876B9"/>
    <w:rsid w:val="00493A79"/>
    <w:rsid w:val="00495840"/>
    <w:rsid w:val="004A40BE"/>
    <w:rsid w:val="004A46F7"/>
    <w:rsid w:val="004A6A60"/>
    <w:rsid w:val="004C634D"/>
    <w:rsid w:val="004D24B9"/>
    <w:rsid w:val="004D5842"/>
    <w:rsid w:val="004E1170"/>
    <w:rsid w:val="004E242F"/>
    <w:rsid w:val="004E2CE2"/>
    <w:rsid w:val="004E5172"/>
    <w:rsid w:val="004E6F8A"/>
    <w:rsid w:val="004F06D7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141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A4B1D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29B6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5B01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454"/>
    <w:rsid w:val="0080560A"/>
    <w:rsid w:val="0081183A"/>
    <w:rsid w:val="00813C1F"/>
    <w:rsid w:val="008214D6"/>
    <w:rsid w:val="008275BE"/>
    <w:rsid w:val="008308AD"/>
    <w:rsid w:val="00834A60"/>
    <w:rsid w:val="00835950"/>
    <w:rsid w:val="00840979"/>
    <w:rsid w:val="008468AC"/>
    <w:rsid w:val="00863E89"/>
    <w:rsid w:val="008662A3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0871"/>
    <w:rsid w:val="00932AF4"/>
    <w:rsid w:val="00934FC2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11A6"/>
    <w:rsid w:val="009531E0"/>
    <w:rsid w:val="00967838"/>
    <w:rsid w:val="00975B0A"/>
    <w:rsid w:val="00982CD6"/>
    <w:rsid w:val="00984BE9"/>
    <w:rsid w:val="00985B73"/>
    <w:rsid w:val="009870A7"/>
    <w:rsid w:val="00987C08"/>
    <w:rsid w:val="009903D5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C7871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9B0"/>
    <w:rsid w:val="00A94B85"/>
    <w:rsid w:val="00A951A4"/>
    <w:rsid w:val="00A9557A"/>
    <w:rsid w:val="00A97002"/>
    <w:rsid w:val="00A97A52"/>
    <w:rsid w:val="00AA0D6A"/>
    <w:rsid w:val="00AB29D9"/>
    <w:rsid w:val="00AB58BF"/>
    <w:rsid w:val="00AD0751"/>
    <w:rsid w:val="00AD37E2"/>
    <w:rsid w:val="00AD77C4"/>
    <w:rsid w:val="00AE25BF"/>
    <w:rsid w:val="00AE57C5"/>
    <w:rsid w:val="00AF0C13"/>
    <w:rsid w:val="00B03AF5"/>
    <w:rsid w:val="00B03C01"/>
    <w:rsid w:val="00B078D6"/>
    <w:rsid w:val="00B1045B"/>
    <w:rsid w:val="00B1248D"/>
    <w:rsid w:val="00B12ECF"/>
    <w:rsid w:val="00B13F14"/>
    <w:rsid w:val="00B14709"/>
    <w:rsid w:val="00B16EEF"/>
    <w:rsid w:val="00B2743D"/>
    <w:rsid w:val="00B3015C"/>
    <w:rsid w:val="00B3079A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5701"/>
    <w:rsid w:val="00BC642A"/>
    <w:rsid w:val="00BC6C95"/>
    <w:rsid w:val="00BD412C"/>
    <w:rsid w:val="00BE01E1"/>
    <w:rsid w:val="00BE10AC"/>
    <w:rsid w:val="00BE5F65"/>
    <w:rsid w:val="00BF7C9D"/>
    <w:rsid w:val="00C00889"/>
    <w:rsid w:val="00C00A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938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5D88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33358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70C4"/>
    <w:rsid w:val="00EF32BB"/>
    <w:rsid w:val="00F03A48"/>
    <w:rsid w:val="00F06B64"/>
    <w:rsid w:val="00F06C76"/>
    <w:rsid w:val="00F07C92"/>
    <w:rsid w:val="00F113CB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12">
    <w:name w:val="未处理的提及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.youn@lg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.jinguo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2FCDDA-FDE4-40FB-9CE2-596F11CE8C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Myungjune@LGE_r01</cp:lastModifiedBy>
  <cp:revision>3</cp:revision>
  <cp:lastPrinted>2000-02-29T10:31:00Z</cp:lastPrinted>
  <dcterms:created xsi:type="dcterms:W3CDTF">2022-11-19T15:26:00Z</dcterms:created>
  <dcterms:modified xsi:type="dcterms:W3CDTF">2022-11-19T15:28:00Z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">
    <vt:lpwstr>(2)3S8ERI2VNcMsWiohJtZ/sHNJLKkJukZNCSauNnACoXgxw+DZaW1KhKAG5DY8HSBOQHdgrmsM
gDQi3k+YRYcuntIJNQ6b7EE2musUzqYfrae+3QTHp/F26tI9VRHzqFHgdXSDyKUdD+WTnAZK
Oka9fZXOgOk1LyhfPu1UnzpADKMi2BZfdlaGWNZYsJv9C9jDFztJX/g7WocuPxSkkGwhG2oY
Iy4Z+bhCohFFO3SZag</vt:lpwstr>
  </property>
  <property fmtid="{D5CDD505-2E9C-101B-9397-08002B2CF9AE}" pid="10" name="_2015_ms_pID_7253431">
    <vt:lpwstr>sTRsYIHL8OqUvJzaH2Nhk2IjZSuaJr9rWnAYSga3FQyVQHrXLpwFzq
PtvMZ2AlxHkK1aCFBsrvQP4XyEnRXOFgya2X1uKU3c4C8oF3YINU7yumfRfsA8ID5ORet7Rx
b2eBNPUkPszkqgqOmn7FQsXQn5SWmsEdlXzSOm1Cwvmq7kKqiJSaJZL2jHaubXPiKV4=</vt:lpwstr>
  </property>
</Properties>
</file>